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993890"/>
            <wp:effectExtent l="0" t="0" r="5080" b="1651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9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965315"/>
            <wp:effectExtent l="0" t="0" r="5080" b="698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9" name="图片 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10" name="图片 10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275" cy="7000875"/>
            <wp:effectExtent l="0" t="0" r="9525" b="9525"/>
            <wp:docPr id="11" name="图片 1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003415"/>
            <wp:effectExtent l="0" t="0" r="5080" b="6985"/>
            <wp:docPr id="12" name="图片 1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0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3E6450"/>
    <w:rsid w:val="001222F1"/>
    <w:rsid w:val="00213F1C"/>
    <w:rsid w:val="002A05C0"/>
    <w:rsid w:val="002C263F"/>
    <w:rsid w:val="00337C17"/>
    <w:rsid w:val="003611F5"/>
    <w:rsid w:val="0041001E"/>
    <w:rsid w:val="00477D1B"/>
    <w:rsid w:val="00572702"/>
    <w:rsid w:val="007A44F5"/>
    <w:rsid w:val="007D5B97"/>
    <w:rsid w:val="00842080"/>
    <w:rsid w:val="0095584A"/>
    <w:rsid w:val="00E3097F"/>
    <w:rsid w:val="00EC1C08"/>
    <w:rsid w:val="00FD0ECD"/>
    <w:rsid w:val="195366AC"/>
    <w:rsid w:val="1B9646E1"/>
    <w:rsid w:val="6D535020"/>
    <w:rsid w:val="7F3E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lu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Microsoft</Company>
  <Pages>12</Pages>
  <Words>4</Words>
  <Characters>28</Characters>
  <Lines>1</Lines>
  <Paragraphs>1</Paragraphs>
  <TotalTime>23</TotalTime>
  <ScaleCrop>false</ScaleCrop>
  <LinksUpToDate>false</LinksUpToDate>
  <CharactersWithSpaces>31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2019-03-18T01:08:00Z</dcterms:created>
  <dc:creator>★Colu丶尐琦♪</dc:creator>
  <cp:lastModifiedBy>405-2</cp:lastModifiedBy>
  <dcterms:modified xsi:type="dcterms:W3CDTF">2019-03-20T07:15:44Z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